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F3E0B" w14:textId="55FEB799" w:rsidR="00BA00AB" w:rsidRDefault="0028042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BOTREAUX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fl.1449)</w:t>
      </w:r>
    </w:p>
    <w:p w14:paraId="607189E8" w14:textId="77347221" w:rsidR="0028042B" w:rsidRDefault="0028042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Lymington</w:t>
      </w:r>
      <w:proofErr w:type="spellEnd"/>
      <w:r>
        <w:rPr>
          <w:rFonts w:cs="Times New Roman"/>
          <w:szCs w:val="24"/>
        </w:rPr>
        <w:t>, Hampshire.</w:t>
      </w:r>
    </w:p>
    <w:p w14:paraId="786F5A75" w14:textId="77777777" w:rsidR="0028042B" w:rsidRDefault="0028042B" w:rsidP="009139A6">
      <w:pPr>
        <w:pStyle w:val="NoSpacing"/>
        <w:rPr>
          <w:rFonts w:cs="Times New Roman"/>
          <w:szCs w:val="24"/>
        </w:rPr>
      </w:pPr>
    </w:p>
    <w:p w14:paraId="69C1D2BE" w14:textId="77777777" w:rsidR="0028042B" w:rsidRDefault="0028042B" w:rsidP="009139A6">
      <w:pPr>
        <w:pStyle w:val="NoSpacing"/>
        <w:rPr>
          <w:rFonts w:cs="Times New Roman"/>
          <w:szCs w:val="24"/>
        </w:rPr>
      </w:pPr>
    </w:p>
    <w:p w14:paraId="116B07DF" w14:textId="77777777" w:rsidR="0028042B" w:rsidRDefault="0028042B" w:rsidP="002804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5219A870" w14:textId="77777777" w:rsidR="0028042B" w:rsidRDefault="0028042B" w:rsidP="0028042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p.61)</w:t>
      </w:r>
    </w:p>
    <w:p w14:paraId="3D5FB3E5" w14:textId="77777777" w:rsidR="0028042B" w:rsidRDefault="0028042B" w:rsidP="0028042B">
      <w:pPr>
        <w:pStyle w:val="NoSpacing"/>
        <w:rPr>
          <w:rFonts w:cs="Times New Roman"/>
          <w:szCs w:val="24"/>
        </w:rPr>
      </w:pPr>
    </w:p>
    <w:p w14:paraId="1B851E8D" w14:textId="77777777" w:rsidR="0028042B" w:rsidRDefault="0028042B" w:rsidP="0028042B">
      <w:pPr>
        <w:pStyle w:val="NoSpacing"/>
        <w:rPr>
          <w:rFonts w:cs="Times New Roman"/>
          <w:szCs w:val="24"/>
        </w:rPr>
      </w:pPr>
    </w:p>
    <w:p w14:paraId="5CF1D034" w14:textId="77777777" w:rsidR="0028042B" w:rsidRPr="00112647" w:rsidRDefault="0028042B" w:rsidP="002804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6B55334A" w14:textId="43CD3195" w:rsidR="0028042B" w:rsidRPr="0028042B" w:rsidRDefault="0028042B" w:rsidP="009139A6">
      <w:pPr>
        <w:pStyle w:val="NoSpacing"/>
        <w:rPr>
          <w:rFonts w:cs="Times New Roman"/>
          <w:szCs w:val="24"/>
        </w:rPr>
      </w:pPr>
    </w:p>
    <w:sectPr w:rsidR="0028042B" w:rsidRPr="002804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F17BA" w14:textId="77777777" w:rsidR="0028042B" w:rsidRDefault="0028042B" w:rsidP="009139A6">
      <w:r>
        <w:separator/>
      </w:r>
    </w:p>
  </w:endnote>
  <w:endnote w:type="continuationSeparator" w:id="0">
    <w:p w14:paraId="69BFCB7E" w14:textId="77777777" w:rsidR="0028042B" w:rsidRDefault="002804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5D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0F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7A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FECB" w14:textId="77777777" w:rsidR="0028042B" w:rsidRDefault="0028042B" w:rsidP="009139A6">
      <w:r>
        <w:separator/>
      </w:r>
    </w:p>
  </w:footnote>
  <w:footnote w:type="continuationSeparator" w:id="0">
    <w:p w14:paraId="18D33E2D" w14:textId="77777777" w:rsidR="0028042B" w:rsidRDefault="002804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CEF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25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89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42B"/>
    <w:rsid w:val="000666E0"/>
    <w:rsid w:val="002510B7"/>
    <w:rsid w:val="0028042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1ACCA"/>
  <w15:chartTrackingRefBased/>
  <w15:docId w15:val="{DF14A631-5D88-4DC0-BE18-7B763631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2023-10-14T20:12:00Z</dcterms:created>
  <dcterms:modified xsi:type="dcterms:W3CDTF">2023-10-14T20:13:00Z</dcterms:modified>
</cp:coreProperties>
</file>